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Stalybridge and Hyde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Stalybridge and Hyde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Stalybridge and Hyde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Stalybridge and Hyde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Stalybridge and Hyde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Stalybridge and Hyde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Stalybridge and Hyde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Stalybridge and Hyde is estimated to be </w:t>
      </w:r>
      <w:r w:rsidRPr="00773DF7">
        <w:rPr>
          <w:rFonts w:ascii="Libre Franklin Light" w:eastAsia="Times New Roman" w:hAnsi="Libre Franklin Light" w:cs="Calibri Light"/>
          <w:b/>
          <w:bCs/>
          <w:color w:val="C45911" w:themeColor="accent2" w:themeShade="BF"/>
        </w:rPr>
        <w:t xml:space="preserve">£2,253,699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Stalybridge and Hyde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Stalybridge and Hyde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Stalybridge and Hyde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Stalybridge and Hyde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alybridge and Hy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Stalybridge and Hyde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alybridge and Hy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Stalybridge and Hyde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Stalybridge and Hyde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alybridge and Hy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Stalybridge and Hyde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Stalybridge and Hyde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Stalybridge and Hyde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Stalybridge and Hyde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Stalybridge and Hyde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Stalybridge and Hyde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£2,253,699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Stalybridge and Hyde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£36,709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£759,164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£54,384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£15,295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£1,360,105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£2,253,699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Stalybridge and Hyde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Stalybridge and Hyde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Stalybridge and Hyde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Stalybridge and Hyde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Stalybridge and Hyde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Stalybridge and Hyde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Stalybridge and Hyde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Stalybridge and Hyde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Stalybridge and Hyde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Stalybridge and Hyde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Stalybridge and Hyde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Stalybridge and Hyde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DD58A2-46FB-462B-A1F9-2C3909AC8EF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